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49624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OSWARDE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27D0C310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D80A71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54B6C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Oswarde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Bushey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Hertfordshire(q.v.), and his wife, Clemence(q.v.).</w:t>
      </w:r>
    </w:p>
    <w:p w14:paraId="78FB34D0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p.107)</w:t>
      </w:r>
    </w:p>
    <w:p w14:paraId="582613CF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D2DCF7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73D7BA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Oct.1427</w:t>
      </w:r>
      <w:r>
        <w:rPr>
          <w:rFonts w:ascii="Times New Roman" w:hAnsi="Times New Roman" w:cs="Times New Roman"/>
          <w:sz w:val="24"/>
          <w:szCs w:val="24"/>
        </w:rPr>
        <w:tab/>
        <w:t>His father made him an executor of his Will.   (ibid.)</w:t>
      </w:r>
    </w:p>
    <w:p w14:paraId="1A27FF45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8C7EC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9A51A5" w14:textId="77777777" w:rsidR="001B0F38" w:rsidRDefault="001B0F38" w:rsidP="001B0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2021</w:t>
      </w:r>
    </w:p>
    <w:p w14:paraId="5CC559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71E1B" w14:textId="77777777" w:rsidR="001B0F38" w:rsidRDefault="001B0F38" w:rsidP="009139A6">
      <w:r>
        <w:separator/>
      </w:r>
    </w:p>
  </w:endnote>
  <w:endnote w:type="continuationSeparator" w:id="0">
    <w:p w14:paraId="51E656FF" w14:textId="77777777" w:rsidR="001B0F38" w:rsidRDefault="001B0F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A84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380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9C3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A6620" w14:textId="77777777" w:rsidR="001B0F38" w:rsidRDefault="001B0F38" w:rsidP="009139A6">
      <w:r>
        <w:separator/>
      </w:r>
    </w:p>
  </w:footnote>
  <w:footnote w:type="continuationSeparator" w:id="0">
    <w:p w14:paraId="41E939B0" w14:textId="77777777" w:rsidR="001B0F38" w:rsidRDefault="001B0F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ACA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B8F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6451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38"/>
    <w:rsid w:val="000666E0"/>
    <w:rsid w:val="001B0F38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5D74A"/>
  <w15:chartTrackingRefBased/>
  <w15:docId w15:val="{F15DE2B3-C713-471F-9CAF-65A39B69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2021-04-05T16:19:00Z</dcterms:created>
  <dcterms:modified xsi:type="dcterms:W3CDTF">2021-04-05T16:21:00Z</dcterms:modified>
</cp:coreProperties>
</file>